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FB7" w:rsidRDefault="00A44FB7" w:rsidP="00A44F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STONHOUSE</w:t>
      </w:r>
      <w:r>
        <w:t xml:space="preserve">    </w:t>
      </w:r>
      <w:proofErr w:type="gramStart"/>
      <w:r>
        <w:t xml:space="preserve">   (</w:t>
      </w:r>
      <w:proofErr w:type="gramEnd"/>
      <w:r>
        <w:t>fl.1492)</w:t>
      </w:r>
    </w:p>
    <w:p w:rsidR="00A44FB7" w:rsidRDefault="00A44FB7" w:rsidP="00A44F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A44FB7" w:rsidRDefault="00A44FB7" w:rsidP="00A44F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44FB7" w:rsidRDefault="00A44FB7" w:rsidP="00A44F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44FB7" w:rsidRDefault="00A44FB7" w:rsidP="00A44F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1492</w:t>
      </w:r>
      <w:r>
        <w:tab/>
        <w:t>He made his Will.  (Plomer p.455)</w:t>
      </w:r>
    </w:p>
    <w:p w:rsidR="00A44FB7" w:rsidRDefault="00A44FB7" w:rsidP="00A44F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44FB7" w:rsidRDefault="00A44FB7" w:rsidP="00A44F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44FB7" w:rsidRDefault="00A44FB7" w:rsidP="00A44F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A44F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FB7" w:rsidRDefault="00A44FB7" w:rsidP="00E71FC3">
      <w:pPr>
        <w:spacing w:after="0" w:line="240" w:lineRule="auto"/>
      </w:pPr>
      <w:r>
        <w:separator/>
      </w:r>
    </w:p>
  </w:endnote>
  <w:endnote w:type="continuationSeparator" w:id="0">
    <w:p w:rsidR="00A44FB7" w:rsidRDefault="00A44F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FB7" w:rsidRDefault="00A44FB7" w:rsidP="00E71FC3">
      <w:pPr>
        <w:spacing w:after="0" w:line="240" w:lineRule="auto"/>
      </w:pPr>
      <w:r>
        <w:separator/>
      </w:r>
    </w:p>
  </w:footnote>
  <w:footnote w:type="continuationSeparator" w:id="0">
    <w:p w:rsidR="00A44FB7" w:rsidRDefault="00A44F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FB7"/>
    <w:rsid w:val="001A7C09"/>
    <w:rsid w:val="00577BD5"/>
    <w:rsid w:val="00656CBA"/>
    <w:rsid w:val="006A1F77"/>
    <w:rsid w:val="00733BE7"/>
    <w:rsid w:val="00A44FB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32CD99-B22D-401C-9791-B7F483B3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2017-06-08T21:21:00Z</dcterms:created>
  <dcterms:modified xsi:type="dcterms:W3CDTF">2017-06-08T21:21:00Z</dcterms:modified>
</cp:coreProperties>
</file>